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52" w:rsidRPr="00C86D79" w:rsidRDefault="005D1C52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2.25pt;height:69pt;visibility:visible">
            <v:imagedata r:id="rId6" o:title="" cropleft="-7250f"/>
          </v:shape>
        </w:pict>
      </w:r>
    </w:p>
    <w:p w:rsidR="005D1C52" w:rsidRPr="00AC7396" w:rsidRDefault="005D1C52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5D1C52" w:rsidRPr="00332C14" w:rsidRDefault="005D1C52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5D1C52" w:rsidRPr="00EA70A5" w:rsidRDefault="005D1C52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>о</w:t>
      </w:r>
      <w:r w:rsidRPr="00332C14">
        <w:rPr>
          <w:color w:val="000000"/>
          <w:spacing w:val="-3"/>
          <w:sz w:val="30"/>
          <w:szCs w:val="30"/>
        </w:rPr>
        <w:t>т</w:t>
      </w:r>
      <w:r>
        <w:rPr>
          <w:color w:val="000000"/>
          <w:spacing w:val="-3"/>
          <w:sz w:val="30"/>
          <w:szCs w:val="30"/>
        </w:rPr>
        <w:t xml:space="preserve"> </w:t>
      </w:r>
      <w:r w:rsidRPr="00E358F1">
        <w:rPr>
          <w:color w:val="000000"/>
          <w:sz w:val="30"/>
          <w:szCs w:val="30"/>
          <w:u w:val="single"/>
        </w:rPr>
        <w:t>06.02.2020г.</w:t>
      </w:r>
      <w:r w:rsidRPr="00332C14">
        <w:rPr>
          <w:b/>
          <w:bCs/>
          <w:color w:val="000000"/>
          <w:sz w:val="30"/>
          <w:szCs w:val="30"/>
        </w:rPr>
        <w:t xml:space="preserve">                                             №</w:t>
      </w:r>
      <w:bookmarkStart w:id="0" w:name="_GoBack"/>
      <w:bookmarkEnd w:id="0"/>
      <w:r>
        <w:rPr>
          <w:color w:val="000000"/>
          <w:sz w:val="30"/>
          <w:szCs w:val="30"/>
        </w:rPr>
        <w:t xml:space="preserve"> </w:t>
      </w:r>
      <w:r w:rsidRPr="00E358F1">
        <w:rPr>
          <w:color w:val="000000"/>
          <w:sz w:val="30"/>
          <w:szCs w:val="30"/>
          <w:u w:val="single"/>
        </w:rPr>
        <w:t>01-10/12</w:t>
      </w:r>
    </w:p>
    <w:p w:rsidR="005D1C52" w:rsidRDefault="005D1C52" w:rsidP="00DC72BD">
      <w:pPr>
        <w:spacing w:line="252" w:lineRule="auto"/>
        <w:jc w:val="center"/>
        <w:rPr>
          <w:color w:val="000000"/>
          <w:spacing w:val="-9"/>
        </w:rPr>
      </w:pPr>
      <w:r w:rsidRPr="00332C14">
        <w:rPr>
          <w:color w:val="000000"/>
          <w:spacing w:val="-9"/>
        </w:rPr>
        <w:t>ст-ца Павловская</w:t>
      </w:r>
    </w:p>
    <w:p w:rsidR="005D1C52" w:rsidRDefault="005D1C52" w:rsidP="00DC72BD">
      <w:pPr>
        <w:spacing w:line="252" w:lineRule="auto"/>
        <w:jc w:val="center"/>
        <w:rPr>
          <w:color w:val="000000"/>
          <w:spacing w:val="-9"/>
        </w:rPr>
      </w:pP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приказ финансового управления администрации муниципального образования Павловский район от 19 декабря 2019 года № 01-10/87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5D1C52" w:rsidRDefault="005D1C52" w:rsidP="00775AAA">
      <w:pPr>
        <w:spacing w:line="252" w:lineRule="auto"/>
        <w:ind w:firstLine="851"/>
        <w:jc w:val="center"/>
        <w:rPr>
          <w:sz w:val="28"/>
          <w:szCs w:val="28"/>
        </w:rPr>
      </w:pPr>
    </w:p>
    <w:p w:rsidR="005D1C52" w:rsidRDefault="005D1C52" w:rsidP="00775AAA">
      <w:pPr>
        <w:spacing w:line="252" w:lineRule="auto"/>
        <w:ind w:firstLine="851"/>
        <w:jc w:val="center"/>
        <w:rPr>
          <w:sz w:val="28"/>
          <w:szCs w:val="28"/>
        </w:rPr>
      </w:pP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п р и к а з ы в а ю:</w:t>
      </w:r>
    </w:p>
    <w:p w:rsidR="005D1C52" w:rsidRDefault="005D1C52" w:rsidP="00775AAA">
      <w:pPr>
        <w:tabs>
          <w:tab w:val="left" w:pos="0"/>
        </w:tabs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Приложения № 1 приказа финансового управления администрации муниципального образования Павловский район от 19 декабря 2019 года             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 изложить в следующей редакции (приложение).</w:t>
      </w: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Начальнику бюджетного отдела Н.В. Пегасиной обеспечить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«Бюджетная классификация» раздела «Исполнение бюджета» в течение 10 рабочих дней со дня вступления его в силу.</w:t>
      </w: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5D1C52" w:rsidRPr="00D02A5D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5D1C52" w:rsidRDefault="005D1C52" w:rsidP="005A47C7">
      <w:pPr>
        <w:spacing w:line="252" w:lineRule="auto"/>
        <w:rPr>
          <w:sz w:val="32"/>
          <w:szCs w:val="32"/>
        </w:rPr>
      </w:pPr>
    </w:p>
    <w:p w:rsidR="005D1C52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1C52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1C52" w:rsidRPr="00F61C96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Тертица</w:t>
      </w:r>
    </w:p>
    <w:p w:rsidR="005D1C52" w:rsidRDefault="005D1C52" w:rsidP="002207FE">
      <w:pPr>
        <w:jc w:val="both"/>
        <w:rPr>
          <w:sz w:val="28"/>
          <w:szCs w:val="28"/>
        </w:rPr>
      </w:pPr>
      <w:r w:rsidRPr="00F61C96">
        <w:rPr>
          <w:sz w:val="28"/>
          <w:szCs w:val="28"/>
        </w:rPr>
        <w:t>____________________________________________________________________</w:t>
      </w:r>
    </w:p>
    <w:p w:rsidR="005D1C52" w:rsidRDefault="005D1C52" w:rsidP="0086386B">
      <w:pPr>
        <w:rPr>
          <w:sz w:val="28"/>
          <w:szCs w:val="28"/>
        </w:rPr>
      </w:pPr>
    </w:p>
    <w:p w:rsidR="005D1C52" w:rsidRDefault="005D1C52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5D1C52" w:rsidRDefault="005D1C52" w:rsidP="0086386B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бюджетного отдела                                                    И.В. Куц</w:t>
      </w:r>
    </w:p>
    <w:p w:rsidR="005D1C52" w:rsidRDefault="005D1C52" w:rsidP="0086386B">
      <w:pPr>
        <w:rPr>
          <w:sz w:val="28"/>
          <w:szCs w:val="28"/>
        </w:rPr>
      </w:pPr>
    </w:p>
    <w:p w:rsidR="005D1C52" w:rsidRDefault="005D1C52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5D1C52" w:rsidRDefault="005D1C52" w:rsidP="00280B1E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бюджетного отдела                                                    И.В. Куц</w:t>
      </w:r>
    </w:p>
    <w:p w:rsidR="005D1C52" w:rsidRDefault="005D1C52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О.В. Ковач</w:t>
      </w:r>
    </w:p>
    <w:p w:rsidR="005D1C52" w:rsidRDefault="005D1C52" w:rsidP="00280B1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5D1C52" w:rsidRDefault="005D1C52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Т.Ю. Брынза</w:t>
      </w:r>
    </w:p>
    <w:p w:rsidR="005D1C52" w:rsidRDefault="005D1C52" w:rsidP="0086386B">
      <w:pPr>
        <w:rPr>
          <w:sz w:val="28"/>
          <w:szCs w:val="28"/>
        </w:rPr>
      </w:pPr>
    </w:p>
    <w:p w:rsidR="005D1C52" w:rsidRDefault="005D1C52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5D1C52" w:rsidRDefault="005D1C52" w:rsidP="0086386B">
      <w:pPr>
        <w:rPr>
          <w:sz w:val="28"/>
          <w:szCs w:val="28"/>
        </w:rPr>
      </w:pPr>
    </w:p>
    <w:p w:rsidR="005D1C52" w:rsidRDefault="005D1C52" w:rsidP="002207FE">
      <w:pPr>
        <w:jc w:val="both"/>
        <w:rPr>
          <w:sz w:val="28"/>
          <w:szCs w:val="28"/>
        </w:rPr>
      </w:pPr>
    </w:p>
    <w:sectPr w:rsidR="005D1C52" w:rsidSect="00035079">
      <w:headerReference w:type="default" r:id="rId7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C52" w:rsidRDefault="005D1C52">
      <w:r>
        <w:separator/>
      </w:r>
    </w:p>
  </w:endnote>
  <w:endnote w:type="continuationSeparator" w:id="1">
    <w:p w:rsidR="005D1C52" w:rsidRDefault="005D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C52" w:rsidRDefault="005D1C52">
      <w:r>
        <w:separator/>
      </w:r>
    </w:p>
  </w:footnote>
  <w:footnote w:type="continuationSeparator" w:id="1">
    <w:p w:rsidR="005D1C52" w:rsidRDefault="005D1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52" w:rsidRDefault="005D1C52" w:rsidP="00273317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86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6342"/>
    <w:rPr>
      <w:sz w:val="2"/>
      <w:szCs w:val="2"/>
    </w:rPr>
  </w:style>
  <w:style w:type="character" w:customStyle="1" w:styleId="a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0">
    <w:name w:val="Комментарий"/>
    <w:basedOn w:val="Normal"/>
    <w:next w:val="Normal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1">
    <w:name w:val="Заголовок статьи"/>
    <w:basedOn w:val="Normal"/>
    <w:next w:val="Normal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0D66CF"/>
    <w:pPr>
      <w:jc w:val="both"/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342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73317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2">
    <w:name w:val="Знак Знак Знак Знак"/>
    <w:basedOn w:val="Normal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0">
    <w:name w:val="Знак Знак1 Знак Знак Знак Знак Знак Знак Знак Знак Знак Знак Знак Знак"/>
    <w:basedOn w:val="Normal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2</Pages>
  <Words>327</Words>
  <Characters>1869</Characters>
  <Application>Microsoft Office Outlook</Application>
  <DocSecurity>0</DocSecurity>
  <Lines>0</Lines>
  <Paragraphs>0</Paragraphs>
  <ScaleCrop>false</ScaleCrop>
  <Company>df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USER</cp:lastModifiedBy>
  <cp:revision>88</cp:revision>
  <cp:lastPrinted>2020-02-11T07:39:00Z</cp:lastPrinted>
  <dcterms:created xsi:type="dcterms:W3CDTF">2016-12-05T05:44:00Z</dcterms:created>
  <dcterms:modified xsi:type="dcterms:W3CDTF">2020-02-11T07:58:00Z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